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7CF8B8C9" w:rsidR="00593E8D" w:rsidRPr="000C2AAC" w:rsidRDefault="002778BA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D5E935" wp14:editId="36DD4B87">
                <wp:simplePos x="0" y="0"/>
                <wp:positionH relativeFrom="column">
                  <wp:posOffset>-133350</wp:posOffset>
                </wp:positionH>
                <wp:positionV relativeFrom="paragraph">
                  <wp:posOffset>-704850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9B037" w14:textId="77777777" w:rsidR="002778BA" w:rsidRDefault="002778BA" w:rsidP="002778BA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27E6CAD3" wp14:editId="5BFFBCBE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5pt;margin-top:-55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" filled="f" stroked="f">
                <v:textbox>
                  <w:txbxContent>
                    <w:p w14:paraId="76F9B037" w14:textId="77777777" w:rsidR="002778BA" w:rsidRDefault="002778BA" w:rsidP="002778BA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27E6CAD3" wp14:editId="5BFFBCBE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การขอต่ออายุใบอนุญาตผลิตอาหาร</w:t>
      </w:r>
    </w:p>
    <w:p w14:paraId="16FCEC75" w14:textId="7E780456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778B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การขอต่ออายุใบอนุญาตผลิตอาหาร</w:t>
      </w:r>
    </w:p>
    <w:p w14:paraId="57553D54" w14:textId="3FBD51B4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778B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1A5863A5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5206A655" w14:textId="77777777" w:rsidR="00821C15" w:rsidRPr="000C2AAC" w:rsidRDefault="00760D0B" w:rsidP="00821C1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821C15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การขอต่ออายุใบอนุญาตผลิตอาหาร</w:t>
      </w:r>
    </w:p>
    <w:p w14:paraId="630181F1" w14:textId="77777777" w:rsidR="00821C15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21C15" w:rsidRPr="00AC4E93" w14:paraId="4CCE428B" w14:textId="77777777" w:rsidTr="00103BEE">
        <w:tc>
          <w:tcPr>
            <w:tcW w:w="675" w:type="dxa"/>
          </w:tcPr>
          <w:p w14:paraId="5D3EF558" w14:textId="77777777" w:rsidR="00821C15" w:rsidRPr="00AC4E93" w:rsidRDefault="00821C15" w:rsidP="00103B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C4E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B228066" w14:textId="72F96BAA" w:rsidR="00821C15" w:rsidRDefault="00821C15" w:rsidP="00103BE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iCs/>
                <w:sz w:val="32"/>
                <w:szCs w:val="32"/>
                <w:cs/>
                <w:lang w:bidi="th-TH"/>
              </w:rPr>
            </w:pPr>
            <w:r w:rsidRPr="00AC4E9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lang w:bidi="th-TH"/>
              </w:rPr>
              <w:t>0 5462 1096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lang w:bidi="th-TH"/>
              </w:rPr>
              <w:t>/</w:t>
            </w:r>
            <w:r w:rsidRPr="00A32BD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15A498B5" w14:textId="77777777" w:rsidR="00821C15" w:rsidRPr="00AC4E93" w:rsidRDefault="00821C15" w:rsidP="00103BEE">
            <w:pPr>
              <w:spacing w:after="0" w:line="240" w:lineRule="auto"/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AC4E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66830E73" w14:textId="65A43E22" w:rsidR="00821C15" w:rsidRPr="00AC4E93" w:rsidRDefault="00821C15" w:rsidP="00821C15">
            <w:pPr>
              <w:spacing w:after="0" w:line="240" w:lineRule="auto"/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C4E9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</w:p>
        </w:tc>
      </w:tr>
    </w:tbl>
    <w:p w14:paraId="3CD2E102" w14:textId="789D8DC4" w:rsidR="008E2900" w:rsidRPr="00821C15" w:rsidRDefault="00C77AEA" w:rsidP="00821C15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56A04763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821C15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2522</w:t>
      </w:r>
      <w:r w:rsidR="00821C15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กำหนดให้ใบอนุญาตผลิตอาหารที่ออกตามมาตรา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2522</w:t>
      </w:r>
      <w:r w:rsidR="00821C15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ให้ใช้ได้จนถึงวันที่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ธันวาคมของปีที่สามนับแต่ปีที่ออกใบอนุญาต ถ้าผู้รับอนุญาต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ประสงค์จะขอต่ออายุใบอนุญาตให้ยื่นคำขอเสียก่อนใบอนุญาตสิ้นอายุ เมื่อได้ยื่นคำขอดังกล่าวแล้วจะประกอบกิจการต่อไปก็ได้จนกว่าผู้อนุญาตจะสั่งไม่อนุญาตต่ออายุใบอนุญาตนั้น การขอต่ออายุและการอนุญาตให้เป็นไปตามหลักเกณฑ์วิธีการและเงื่อนไขที่กำหนดไว้ในกฎกระทรวง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1)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สถานที่ผลิตอาหารต้องปฏิบัติให้สอดคล้องตามข้อกฎหมายแล้วแต่กรณี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กรณีเป็นสถานที่ผลิตน้ำบริโภคในภาชนะบรรจุที่ปิดสนิท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220)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น้ำบริโภคในภาชนะบรรจุที่ปิดสนิท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>3)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จีเอ็มพีเฉพาะของน้ำบริโภคฯ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5C48607E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กรณีเป็นสถานที่ผลิตนมพร้อมบริโภคชนิดเหลวที่ผ่านกรรมวิธีฆ่าเชื้อด้วยความร้อนโดยวิธีพาสเจอไรส์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298)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ผลิตภัณฑ์นมพร้อมบริโภคชนิดเหลวที่ผ่านกรรมวิธีฆ่าเชื้อด้วยความร้อนโดยวิธีพาสเจอไรส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จีเอ็มพีเฉพาะของนมพร้อมดื่มชนิดเหลวพาสเจอร์ไรส์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31853CB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กรณีเป็นสถานที่ผลิตอาหารในภาชนะบรรจุที่ปิดสนิทชนิดที่มีความเป็นกรดต่ำ และชนิดที่ปรับกรด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วิธีการผลิต เครื่องมือเครื่องใช้ในการผลิต และการเก็บรักษาอาหารในภาชนะบรรจุที่ปิดสนิทที่มีความเป็นกรดต่ำและชนิดที่ปรับกรด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จีเอ็มพีเฉพาะของอาหารที่มีความเป็นกรดต่ำและอาหารปรับกรด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2904DCF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กรณีเป็นสถานที่ฉายรังสีอาหาร ต้องเป็นไปตามประกาศกระทรวงสาธารณสุข เรื่อง อาหารฉายรังสี ประกาศ ณ 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กันยายน </w:t>
      </w:r>
      <w:r w:rsidRPr="000C2AAC">
        <w:rPr>
          <w:rFonts w:asciiTheme="minorBidi" w:hAnsiTheme="minorBidi"/>
          <w:noProof/>
          <w:sz w:val="32"/>
          <w:szCs w:val="32"/>
        </w:rPr>
        <w:t>2553</w:t>
      </w:r>
    </w:p>
    <w:p w14:paraId="17AC8672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กรณีเป็นสถานที่ผลิตอาหารแปรรูปที่บรรจุในภาชนะบรรจุพร้อมจำหน่าย 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342)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เครื่องมือเครื่องใช้ในการผลิตและการเก็บรักษาอาหารแปรรูปที่บรรจุในภาชนะพร้อมจำหน่าย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จีเอ็มพีของอาหารแปรรูปในภาชนะบรรจุพร้อมจำหน่าย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63808DA4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กรณีเป็นสถานที่ผลิตเกลือบริโภค ต้องเป็นไปไปตามกฎกระทรวงฉบับที่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ตามบันทึกการตรวจสถานที่ผลิตเกลือบริโภค</w:t>
      </w:r>
    </w:p>
    <w:p w14:paraId="0DE4BB9C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กรณีเป็นสถานที่ผลิตอาหารทั่วไป ต้องเป็นไปไปตามกฎกระทรวงฉบับที่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</w:t>
      </w:r>
    </w:p>
    <w:p w14:paraId="79FC732B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กรณีเป็นสถานที่ผลิตอาหารอื่น นอกเหนือจาก </w:t>
      </w:r>
      <w:r w:rsidRPr="000C2AAC">
        <w:rPr>
          <w:rFonts w:asciiTheme="minorBidi" w:hAnsiTheme="minorBidi"/>
          <w:noProof/>
          <w:sz w:val="32"/>
          <w:szCs w:val="32"/>
        </w:rPr>
        <w:t xml:space="preserve">2.1-2.7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ที่มีการกำหนดไว้ในประกาศกระทรวงสาธารณสุข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.2543,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ประกาศกรทรวงสาธารณสุข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239)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และประกาศกระทรวงสาธารณสุขเรื่องแก้ไขเพิ่มเติมกระทรวงสาธารณสุข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.2543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ต้องเป็นไปตามประกาศกระทรวงสาธารณสุข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จีเอ็มพีทั่วไป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57940194" w14:textId="77777777" w:rsidR="00821C15" w:rsidRP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821C15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0952B60D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ผู้ยื่นขออนุญาตต้องเป็นผู้ดำเนินกิจการหรือกรรมการผู้มีอำนาจของนิติบุคคลหรือผู้รับมอบอำนาจ</w:t>
      </w:r>
    </w:p>
    <w:p w14:paraId="26FD731C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 ต้องประเมินผลิตภัณฑ์ด้วยตนเองต้องสามารถให้ข้อมูลรายละเอียดเกี่ยวกับผลิตภัณฑ์ที่ยื่นคำขอได้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</w:r>
    </w:p>
    <w:p w14:paraId="322A8C1B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สำนักงานคณะกรรมการอาหารและยาหรือสำนักงานสาธารณสุขจังหวัดจะพิจารณาไม่อนุญาตคำขอฯ ในกรณีต่างๆ ดังต่อไปนี้ </w:t>
      </w:r>
    </w:p>
    <w:p w14:paraId="4B2E8362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4.1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1D91477F" w14:textId="77777777" w:rsidR="00821C1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4.2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กรณีผลการตรวจสอบสถานที่ผลิตอาหารไม่เป็นไปตามข้อกฎหมายที่ระบุในหลักเกณฑ์ข้อ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ข้างต้น หรือผลการตรวจสอบสถานที่ผลิตอาหารไม่ถูกต้องตรงตามเอกสารหลักฐานที่ผู้ยื่นคำขอฯ ส่งมอบเอกสารหลักฐานไว้</w:t>
      </w:r>
    </w:p>
    <w:p w14:paraId="7254DDEE" w14:textId="2041A02C"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ไม่สามารถส่งมอบเอกสารหลักฐานให้ครบถ้วนได้ตามระยะเวลาที่ตกลง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ไว้ในแบบตรวจสอบคำขอและบันทึกข้อบกพร่อง</w:t>
      </w:r>
    </w:p>
    <w:p w14:paraId="10AA6A90" w14:textId="77777777" w:rsidR="00821C15" w:rsidRPr="000C2AAC" w:rsidRDefault="00821C15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7607725D" w14:textId="77777777" w:rsidTr="00313D38">
        <w:tc>
          <w:tcPr>
            <w:tcW w:w="675" w:type="dxa"/>
            <w:vAlign w:val="center"/>
          </w:tcPr>
          <w:p w14:paraId="4999C9B7" w14:textId="54B37F84" w:rsidR="00313D38" w:rsidRPr="00AC4ACB" w:rsidRDefault="00F176C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BDC54D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EAF6A0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A83C25E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5BC48DF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E86A282" w14:textId="4B1DECB3" w:rsidR="00313D38" w:rsidRPr="000C2AAC" w:rsidRDefault="00F176C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E15190A" w14:textId="4480A35F" w:rsidR="00313D38" w:rsidRPr="000C2AAC" w:rsidRDefault="00F176C0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A6E56D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4E18354" w14:textId="77777777" w:rsidTr="00313D38">
        <w:tc>
          <w:tcPr>
            <w:tcW w:w="675" w:type="dxa"/>
            <w:vAlign w:val="center"/>
          </w:tcPr>
          <w:p w14:paraId="16BB5366" w14:textId="01530106" w:rsidR="00313D38" w:rsidRPr="00AC4ACB" w:rsidRDefault="00F176C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B7B1C0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CEF770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29FD8FB" w14:textId="55F61148" w:rsidR="00313D38" w:rsidRPr="000C2AAC" w:rsidRDefault="00313D38" w:rsidP="00F176C0">
            <w:pPr>
              <w:rPr>
                <w:rFonts w:asciiTheme="minorBidi" w:hAnsiTheme="minorBidi" w:hint="cs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</w:t>
            </w:r>
            <w:r w:rsidR="00F176C0">
              <w:rPr>
                <w:rFonts w:asciiTheme="minorBidi" w:hAnsiTheme="minorBidi"/>
              </w:rPr>
              <w:t xml:space="preserve"> </w:t>
            </w:r>
            <w:r w:rsidR="00F176C0" w:rsidRPr="00F176C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368" w:type="dxa"/>
          </w:tcPr>
          <w:p w14:paraId="0953E7D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2F19744" w14:textId="05C1A30F" w:rsidR="00313D38" w:rsidRPr="000C2AAC" w:rsidRDefault="00F176C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944F115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B27594C" w14:textId="77777777" w:rsidTr="00313D38">
        <w:tc>
          <w:tcPr>
            <w:tcW w:w="675" w:type="dxa"/>
            <w:vAlign w:val="center"/>
          </w:tcPr>
          <w:p w14:paraId="7A77F90A" w14:textId="03D806AB" w:rsidR="00313D38" w:rsidRPr="00AC4ACB" w:rsidRDefault="00F176C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799F86E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8DC814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E58818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เป็นหลักฐาน</w:t>
            </w:r>
          </w:p>
          <w:p w14:paraId="046DA76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DBBFD5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FF22A00" w14:textId="46BF7DC3" w:rsidR="00313D38" w:rsidRPr="000C2AAC" w:rsidRDefault="00F176C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และเภสัชสาธารณสุข</w:t>
            </w:r>
          </w:p>
        </w:tc>
        <w:tc>
          <w:tcPr>
            <w:tcW w:w="1799" w:type="dxa"/>
          </w:tcPr>
          <w:p w14:paraId="78421B8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14:paraId="73E52C37" w14:textId="77777777" w:rsidTr="00313D38">
        <w:tc>
          <w:tcPr>
            <w:tcW w:w="675" w:type="dxa"/>
            <w:vAlign w:val="center"/>
          </w:tcPr>
          <w:p w14:paraId="011BB21C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E8C9B3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32A5111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974A2DF" w14:textId="25F34AC3" w:rsidR="00313D38" w:rsidRPr="000C2AAC" w:rsidRDefault="00313D38" w:rsidP="00313D38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คณะผู้ประเมินของจังหวัด ประเมินความถูกต้องและสอดคล้องตามกฎหมายทั้งด้านสถานที่และด้านเอกสาร</w:t>
            </w:r>
            <w:r w:rsidR="00F176C0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F176C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(โดยการตรวจสอบสถานที่ผลิตและด้านเอกสาร)</w:t>
            </w:r>
          </w:p>
          <w:p w14:paraId="6A99353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29B6C3B" w14:textId="2A5A22D9" w:rsidR="00313D38" w:rsidRPr="000C2AAC" w:rsidRDefault="00F176C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6F93C077" w14:textId="68EB3ACB" w:rsidR="00313D38" w:rsidRPr="000C2AAC" w:rsidRDefault="00F176C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24B7571" w14:textId="4A4E5361" w:rsidR="00313D38" w:rsidRPr="000C2AAC" w:rsidRDefault="00F176C0" w:rsidP="001E0361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กรณีมีเอกสารหนังสือรับรอง หรือสำเนาผลการตรวจสอบสถานที่ผลิตอาหาร ไม่ต้องตรวจสอบสถานที่ผลิตใช้ระยะเวลา </w:t>
            </w:r>
            <w:r w:rsidR="001E0361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62DDD696" w14:textId="77777777" w:rsidTr="00313D38">
        <w:tc>
          <w:tcPr>
            <w:tcW w:w="675" w:type="dxa"/>
            <w:vAlign w:val="center"/>
          </w:tcPr>
          <w:p w14:paraId="39DE34B7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C99185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38477C8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9800B80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3045EE8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5DCF117" w14:textId="277CFCDE" w:rsidR="00313D38" w:rsidRPr="000C2AAC" w:rsidRDefault="00F176C0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13D3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819A160" w14:textId="37765D56" w:rsidR="00313D38" w:rsidRPr="000C2AAC" w:rsidRDefault="00F176C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A50A52F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กรณีสถานที่ผลิตอาหารตั้งอยู่ต่างจังหวัดให้สำนักงานสาธารณสุขจังหวัดเป็นผู้อนุญาต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176C0" w:rsidRPr="000C2AAC" w14:paraId="2F726777" w14:textId="77777777" w:rsidTr="00313D38">
        <w:tc>
          <w:tcPr>
            <w:tcW w:w="675" w:type="dxa"/>
            <w:vAlign w:val="center"/>
          </w:tcPr>
          <w:p w14:paraId="737E2283" w14:textId="77777777" w:rsidR="00F176C0" w:rsidRPr="00AC4ACB" w:rsidRDefault="00F176C0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8FEFC9E" w14:textId="77777777" w:rsidR="00F176C0" w:rsidRPr="00AC4ACB" w:rsidRDefault="00F176C0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792E0B24" w14:textId="77777777" w:rsidR="00F176C0" w:rsidRPr="00AC4ACB" w:rsidRDefault="00F176C0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50404BB" w14:textId="6C04C836" w:rsidR="00F176C0" w:rsidRPr="000C2AAC" w:rsidRDefault="00F176C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368" w:type="dxa"/>
          </w:tcPr>
          <w:p w14:paraId="06362DB7" w14:textId="2149FCD1" w:rsidR="00F176C0" w:rsidRPr="000C2AAC" w:rsidRDefault="00F176C0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784664C" w14:textId="4A903BDB" w:rsidR="00F176C0" w:rsidRPr="000C2AAC" w:rsidRDefault="00F176C0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D5560E0" w14:textId="1A551455" w:rsidR="00F176C0" w:rsidRPr="000C2AAC" w:rsidRDefault="00F176C0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5449C115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F176C0">
        <w:rPr>
          <w:rFonts w:asciiTheme="minorBidi" w:hAnsiTheme="minorBidi"/>
          <w:noProof/>
          <w:sz w:val="32"/>
          <w:szCs w:val="32"/>
        </w:rPr>
        <w:t xml:space="preserve">21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113C2FA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14:paraId="335832AD" w14:textId="77777777"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39E19AB6" w14:textId="77777777" w:rsidR="001E0361" w:rsidRPr="000C2AAC" w:rsidRDefault="001E0361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275"/>
        <w:gridCol w:w="1134"/>
        <w:gridCol w:w="1134"/>
        <w:gridCol w:w="993"/>
        <w:gridCol w:w="2481"/>
      </w:tblGrid>
      <w:tr w:rsidR="00600A25" w:rsidRPr="000C2AAC" w14:paraId="14EA5AED" w14:textId="77777777" w:rsidTr="001E0361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5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3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481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1E0361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275" w:type="dxa"/>
          </w:tcPr>
          <w:p w14:paraId="5FD3D152" w14:textId="5E0DCBB6" w:rsidR="00AC4ACB" w:rsidRPr="000C2AAC" w:rsidRDefault="00F176C0" w:rsidP="00AC4ACB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455A389" w14:textId="77777777" w:rsidTr="001E0361">
        <w:tc>
          <w:tcPr>
            <w:tcW w:w="675" w:type="dxa"/>
            <w:vAlign w:val="center"/>
          </w:tcPr>
          <w:p w14:paraId="52F7FDE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ED426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คำขอต่ออายุใบอนุญาตผลิตอาหาร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ดูได้ในแบบฟอร์มและตัวอย่างการกรอก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7BE2C81D" w14:textId="2832A7E4" w:rsidR="00AC4ACB" w:rsidRPr="000C2AAC" w:rsidRDefault="00F176C0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462401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E6282A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43B0AD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781BFA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B25D8C0" w14:textId="77777777" w:rsidTr="001E0361">
        <w:tc>
          <w:tcPr>
            <w:tcW w:w="675" w:type="dxa"/>
            <w:vAlign w:val="center"/>
          </w:tcPr>
          <w:p w14:paraId="446FA9B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ACDCC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1438DA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134" w:type="dxa"/>
          </w:tcPr>
          <w:p w14:paraId="642084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E967A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DDA64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481" w:type="dxa"/>
          </w:tcPr>
          <w:p w14:paraId="00E0A775" w14:textId="15564B9A" w:rsidR="00F176C0" w:rsidRPr="00F176C0" w:rsidRDefault="00AC4ACB" w:rsidP="00F176C0">
            <w:pPr>
              <w:pStyle w:val="ListParagraph"/>
              <w:numPr>
                <w:ilvl w:val="0"/>
                <w:numId w:val="12"/>
              </w:numPr>
              <w:ind w:left="34" w:firstLine="0"/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0C8928BE" w14:textId="77777777" w:rsidR="00F176C0" w:rsidRDefault="00AC4ACB" w:rsidP="00F176C0">
            <w:pPr>
              <w:pStyle w:val="ListParagraph"/>
              <w:ind w:left="34"/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 xml:space="preserve">2  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3E3ED2B2" w14:textId="07346B6B" w:rsidR="00AC4ACB" w:rsidRPr="00F176C0" w:rsidRDefault="00AC4ACB" w:rsidP="00F176C0">
            <w:pPr>
              <w:pStyle w:val="ListParagraph"/>
              <w:ind w:left="34"/>
              <w:rPr>
                <w:rFonts w:asciiTheme="minorBidi" w:hAnsiTheme="minorBidi"/>
              </w:rPr>
            </w:pP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คัดลอกจากกระทรวง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พาณิชย์ไว้ไม่เกิน 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F176C0"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79C52A0D" w14:textId="77777777" w:rsidTr="001E0361">
        <w:tc>
          <w:tcPr>
            <w:tcW w:w="675" w:type="dxa"/>
            <w:vAlign w:val="center"/>
          </w:tcPr>
          <w:p w14:paraId="45F8E84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8F4FF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อาจต้องประทับตราสำคัญของบริษัทในกรณีที่ระบุไว้ในหนังสือรับรองการจดทะเบียนนิติบุคคล และกรณีมีการเปลี่ยนแปลงผู้ดำเนินกิจการให้ปฏิบัติตามเงื่อนไขการเปลี่ยนแปลงผู้ดำเนินกิจการด้วย</w:t>
            </w:r>
          </w:p>
        </w:tc>
        <w:tc>
          <w:tcPr>
            <w:tcW w:w="1275" w:type="dxa"/>
          </w:tcPr>
          <w:p w14:paraId="69EC8C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32D3F9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92137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A6999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203704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14E6EEC" w14:textId="77777777" w:rsidTr="001E0361">
        <w:tc>
          <w:tcPr>
            <w:tcW w:w="675" w:type="dxa"/>
            <w:vAlign w:val="center"/>
          </w:tcPr>
          <w:p w14:paraId="1BEB1DC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5E201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กรณีไม่มีเอกสารหนังสือรับรอง หรือสำเนาผลการตรวจสอบสถานที่ผลิตอาหาร ให้แนบ บันทึกคำให้การ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6A6F03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3FE571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03A8A9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0E2ED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CAD5979" w14:textId="5D19F57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(-</w:t>
            </w:r>
            <w:r w:rsidR="001E0361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บันทึกคำให้การเรื่องการต่ออายุใบอนุญาตผลิต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กรณีที่ไม่มีสำเนาหนังสือรับรองระบบ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GMP/HACCP/ISO22000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ตามมาตรฐานสากลหรือสำเนาหนังสือรับรองระบบ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GMP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ตามมาตรฐานกฎหมายที่ครอบคลุมอาหารที่ผลิตและยังไม่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หมดอายุ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6628C23" w14:textId="77777777" w:rsidTr="001E0361">
        <w:tc>
          <w:tcPr>
            <w:tcW w:w="675" w:type="dxa"/>
            <w:vAlign w:val="center"/>
          </w:tcPr>
          <w:p w14:paraId="3901FFC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CBEE1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กรณีมีเอกสารหนังสือรับรอง หรือสำเนาผลการตรวจสอบสถานที่ผลิตอาหาร ให้แนบสำเนาหนังสือรับรองหรือสำเนาผลการตรวจ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61CE2C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3D9057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584EB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374C59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BEBBE60" w14:textId="77777777" w:rsidR="001E0361" w:rsidRDefault="001E0361" w:rsidP="001E0361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(-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สำเนาหนังสือรับรองระบบ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GMP/HACCP/ISO22000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ตามมาตรฐานสากลหรือสำเนาหนังสือรับรองระบบ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GMP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ตามมาตรฐานกฎหมายที่ออกโดยสำนักงานคณะกรรมการอาหารและยา หรือออกโดยหน่วยตรวจประเมินที่ขึ้นทะเบียนกับสำนักงานคณะกรรมการอาหารและยาที่ครอบคลุมอาหารที่ผลิตและยังไม่หมดอายุ หรือ</w:t>
            </w:r>
          </w:p>
          <w:p w14:paraId="070A04B0" w14:textId="400AE46B" w:rsidR="00AC4ACB" w:rsidRPr="000C2AAC" w:rsidRDefault="001E0361" w:rsidP="001E0361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สำเนาผลการตรวจสอบสถานที่ผลิตอาหารที่ผ่านตามหลักเกณฑ์ของกฎหมายของพนักงานเจ้าหน้าที่ หรือของหน่วยตรวจประเมินที่ขึ้นทะเบียนกับสำนักงานคณะกรรมการอาหารและยาที่เป็นผลการตรวจภายใน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ปี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6E712ED" w14:textId="77777777" w:rsidTr="001E0361">
        <w:tc>
          <w:tcPr>
            <w:tcW w:w="675" w:type="dxa"/>
            <w:vAlign w:val="center"/>
          </w:tcPr>
          <w:p w14:paraId="2DA6D70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4943036" w14:textId="7CE9A7DF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740A6D71" w14:textId="00A8B8FF" w:rsidR="00AC4ACB" w:rsidRPr="000C2AAC" w:rsidRDefault="00AC4ACB" w:rsidP="00AC4AC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</w:t>
            </w:r>
            <w:r w:rsidRPr="001E03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อาหาร</w:t>
            </w:r>
            <w:r w:rsidR="001E0361" w:rsidRPr="001E0361">
              <w:rPr>
                <w:rFonts w:asciiTheme="minorBidi" w:hAnsiTheme="minorBidi"/>
                <w:sz w:val="32"/>
                <w:szCs w:val="32"/>
              </w:rPr>
              <w:t>/</w:t>
            </w:r>
            <w:r w:rsidR="001E0361" w:rsidRPr="001E0361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4F1582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134" w:type="dxa"/>
          </w:tcPr>
          <w:p w14:paraId="073E81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3EEF51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13D47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AD20C66" w14:textId="77777777" w:rsidTr="001E0361">
        <w:tc>
          <w:tcPr>
            <w:tcW w:w="675" w:type="dxa"/>
            <w:vAlign w:val="center"/>
          </w:tcPr>
          <w:p w14:paraId="09CDCFA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7A4694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39670F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41D93FD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6732D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B9798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11C5C2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193231D" w14:textId="77777777" w:rsidR="001E0361" w:rsidRPr="000C2AAC" w:rsidRDefault="001E0361" w:rsidP="001E0361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1E0361" w:rsidRPr="00FE5B1A" w14:paraId="33BAAC86" w14:textId="77777777" w:rsidTr="00103BEE">
        <w:tc>
          <w:tcPr>
            <w:tcW w:w="534" w:type="dxa"/>
          </w:tcPr>
          <w:p w14:paraId="64B6F00A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923AE09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แรงม้าและคนงานตั้งแต่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คน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คน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3,000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48D87985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1E0361" w:rsidRPr="00FE5B1A" w14:paraId="37691070" w14:textId="77777777" w:rsidTr="00103BEE">
        <w:tc>
          <w:tcPr>
            <w:tcW w:w="534" w:type="dxa"/>
          </w:tcPr>
          <w:p w14:paraId="1B7955EA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8E1C58E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แรงม้าและคนงานตั้งแต่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คนขึ้นไป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5,000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864A05E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1E0361" w:rsidRPr="00FE5B1A" w14:paraId="006E3377" w14:textId="77777777" w:rsidTr="00103BEE">
        <w:tc>
          <w:tcPr>
            <w:tcW w:w="534" w:type="dxa"/>
          </w:tcPr>
          <w:p w14:paraId="54A86DCE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C895EDC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6,000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1D0914C3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1E0361" w:rsidRPr="00FE5B1A" w14:paraId="3276E970" w14:textId="77777777" w:rsidTr="00103BEE">
        <w:tc>
          <w:tcPr>
            <w:tcW w:w="534" w:type="dxa"/>
          </w:tcPr>
          <w:p w14:paraId="1EB91FAB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F00A8E2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7,000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175BA934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1E0361" w:rsidRPr="00FE5B1A" w14:paraId="2C82E555" w14:textId="77777777" w:rsidTr="00103BEE">
        <w:tc>
          <w:tcPr>
            <w:tcW w:w="534" w:type="dxa"/>
          </w:tcPr>
          <w:p w14:paraId="16E63459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872F8D3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8,000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0DC07CDD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1E0361" w:rsidRPr="00FE5B1A" w14:paraId="1DB9C82B" w14:textId="77777777" w:rsidTr="00103BEE">
        <w:tc>
          <w:tcPr>
            <w:tcW w:w="534" w:type="dxa"/>
          </w:tcPr>
          <w:p w14:paraId="34A4A673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B9268F0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แรงม้าขึ้นไป</w:t>
            </w:r>
            <w:r w:rsidRPr="00FE5B1A">
              <w:rPr>
                <w:rFonts w:asciiTheme="minorBidi" w:hAnsiTheme="minorBidi"/>
                <w:sz w:val="32"/>
                <w:szCs w:val="32"/>
              </w:rPr>
              <w:t xml:space="preserve"> 10,000 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AD08CE4" w14:textId="77777777" w:rsidR="001E0361" w:rsidRPr="00FE5B1A" w:rsidRDefault="001E0361" w:rsidP="00103BEE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lastRenderedPageBreak/>
              <w:t xml:space="preserve">หมายเหตุ </w:t>
            </w:r>
            <w:r w:rsidRPr="00FE5B1A"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</w:tr>
    </w:tbl>
    <w:p w14:paraId="7B40DC14" w14:textId="77777777" w:rsidR="001E0361" w:rsidRPr="000C2AAC" w:rsidRDefault="001E0361" w:rsidP="001E0361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E0361" w:rsidRPr="00FE5B1A" w14:paraId="29EC2D63" w14:textId="77777777" w:rsidTr="00103BEE">
        <w:tc>
          <w:tcPr>
            <w:tcW w:w="534" w:type="dxa"/>
          </w:tcPr>
          <w:p w14:paraId="0247EFE5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CCAC4CA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1E0361" w:rsidRPr="00FE5B1A" w14:paraId="49B129C0" w14:textId="77777777" w:rsidTr="00103BEE">
        <w:tc>
          <w:tcPr>
            <w:tcW w:w="534" w:type="dxa"/>
          </w:tcPr>
          <w:p w14:paraId="6495FBB1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14:paraId="68E58F23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1E0361" w:rsidRPr="00FE5B1A" w14:paraId="7C3F42E8" w14:textId="77777777" w:rsidTr="00103BEE">
        <w:tc>
          <w:tcPr>
            <w:tcW w:w="534" w:type="dxa"/>
          </w:tcPr>
          <w:p w14:paraId="2C9B8424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14:paraId="6529274D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76D5A716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7D77E954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1E0361" w:rsidRPr="00FE5B1A" w14:paraId="53179CF0" w14:textId="77777777" w:rsidTr="00103BEE">
        <w:tc>
          <w:tcPr>
            <w:tcW w:w="534" w:type="dxa"/>
          </w:tcPr>
          <w:p w14:paraId="21F6C72D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14:paraId="1343DDCB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2DA0836C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01DE9570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1E0361" w:rsidRPr="00FE5B1A" w14:paraId="6397A51B" w14:textId="77777777" w:rsidTr="00103BEE">
        <w:tc>
          <w:tcPr>
            <w:tcW w:w="534" w:type="dxa"/>
          </w:tcPr>
          <w:p w14:paraId="4BEC8652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BE9CE2E" w14:textId="77777777" w:rsidR="001E0361" w:rsidRPr="00FE5B1A" w:rsidRDefault="001E0361" w:rsidP="00103BEE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34D33D5C" w:rsidR="00F064C0" w:rsidRPr="000C2AAC" w:rsidRDefault="00F064C0" w:rsidP="001E036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41462B96" w14:textId="77777777" w:rsidTr="00C1539D">
        <w:tc>
          <w:tcPr>
            <w:tcW w:w="675" w:type="dxa"/>
          </w:tcPr>
          <w:p w14:paraId="7DD40B0F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AB94984" w14:textId="743F27FA" w:rsidR="00F064C0" w:rsidRPr="000C2AAC" w:rsidRDefault="00F064C0" w:rsidP="001E036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</w:t>
            </w:r>
          </w:p>
        </w:tc>
      </w:tr>
    </w:tbl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74E41A96" w14:textId="77777777" w:rsidR="001E0361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อ</w:t>
      </w:r>
      <w:r w:rsidRPr="000C2AAC">
        <w:rPr>
          <w:rFonts w:asciiTheme="minorBidi" w:hAnsiTheme="minorBidi"/>
          <w:noProof/>
          <w:sz w:val="32"/>
          <w:szCs w:val="32"/>
        </w:rPr>
        <w:t>.3)</w:t>
      </w:r>
    </w:p>
    <w:p w14:paraId="6F62BE2D" w14:textId="461E1B01" w:rsidR="001E0361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="001E0361">
        <w:rPr>
          <w:rFonts w:asciiTheme="minorBidi" w:hAnsiTheme="minorBidi"/>
          <w:noProof/>
          <w:sz w:val="32"/>
          <w:szCs w:val="32"/>
        </w:rPr>
        <w:t>21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กรณีไม่มีเอกสารหนังสือรับรอง หรือสำเนาผลการตรวจสอบสถานที่ผลิตอาหาร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เนื่องจากต้องตรวจสถานที่ผลิตอาหาร</w:t>
      </w:r>
    </w:p>
    <w:p w14:paraId="48B849CD" w14:textId="7B6C667C" w:rsidR="001E0361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="001E0361">
        <w:rPr>
          <w:rFonts w:asciiTheme="minorBidi" w:hAnsiTheme="minorBidi"/>
          <w:noProof/>
          <w:sz w:val="32"/>
          <w:szCs w:val="32"/>
        </w:rPr>
        <w:t>10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กรณีมีเอกสารหนังสือรับรอง หรือสำเนาผลการตรวจสอบสถานที่ผลิตอาหาร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จึงไม่จำเป็นต้องตรวจสถานที่ผลิตอาหาร</w:t>
      </w:r>
    </w:p>
    <w:p w14:paraId="2EE6C246" w14:textId="77777777" w:rsidR="001E0361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 ลงนามอนุญาตโดยผู้มีอำนาจ ไม่นับรวมเวลาการชี้แจงข้อมูลของผู้ประกอบการ</w:t>
      </w:r>
    </w:p>
    <w:p w14:paraId="5329EC2F" w14:textId="77777777" w:rsidR="001E0361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18578" w14:textId="77777777" w:rsidR="00462A81" w:rsidRDefault="00462A81" w:rsidP="00C81DB8">
      <w:pPr>
        <w:spacing w:after="0" w:line="240" w:lineRule="auto"/>
      </w:pPr>
      <w:r>
        <w:separator/>
      </w:r>
    </w:p>
  </w:endnote>
  <w:endnote w:type="continuationSeparator" w:id="0">
    <w:p w14:paraId="5E7F3FED" w14:textId="77777777" w:rsidR="00462A81" w:rsidRDefault="00462A8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C0D4D" w14:textId="77777777" w:rsidR="00462A81" w:rsidRDefault="00462A81" w:rsidP="00C81DB8">
      <w:pPr>
        <w:spacing w:after="0" w:line="240" w:lineRule="auto"/>
      </w:pPr>
      <w:r>
        <w:separator/>
      </w:r>
    </w:p>
  </w:footnote>
  <w:footnote w:type="continuationSeparator" w:id="0">
    <w:p w14:paraId="3F9602E6" w14:textId="77777777" w:rsidR="00462A81" w:rsidRDefault="00462A8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A52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75A5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E34D6"/>
    <w:multiLevelType w:val="hybridMultilevel"/>
    <w:tmpl w:val="639CF35A"/>
    <w:lvl w:ilvl="0" w:tplc="39863382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0E2B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361"/>
    <w:rsid w:val="001E05C0"/>
    <w:rsid w:val="00201E94"/>
    <w:rsid w:val="00210AAF"/>
    <w:rsid w:val="00216FA4"/>
    <w:rsid w:val="002440E7"/>
    <w:rsid w:val="00261D40"/>
    <w:rsid w:val="00263F10"/>
    <w:rsid w:val="002778BA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91C"/>
    <w:rsid w:val="00444BFB"/>
    <w:rsid w:val="00452B6B"/>
    <w:rsid w:val="00462A81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0E1C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75A52"/>
    <w:rsid w:val="00781575"/>
    <w:rsid w:val="007851BE"/>
    <w:rsid w:val="00790214"/>
    <w:rsid w:val="00793306"/>
    <w:rsid w:val="007E1E74"/>
    <w:rsid w:val="00811134"/>
    <w:rsid w:val="00821C15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2019F"/>
    <w:rsid w:val="00A47E94"/>
    <w:rsid w:val="00A617D8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176C0"/>
    <w:rsid w:val="00F5490C"/>
    <w:rsid w:val="00F62F55"/>
    <w:rsid w:val="00F8122B"/>
    <w:rsid w:val="00F926F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849D-E18B-4F67-A221-B6B14F25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9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2015-07-06T14:54:00Z</dcterms:created>
  <dcterms:modified xsi:type="dcterms:W3CDTF">2015-07-06T14:54:00Z</dcterms:modified>
</cp:coreProperties>
</file>